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411A0A1E" w14:textId="77777777" w:rsidTr="00A54692">
        <w:tc>
          <w:tcPr>
            <w:tcW w:w="9062" w:type="dxa"/>
          </w:tcPr>
          <w:p w14:paraId="6AD32407" w14:textId="77777777" w:rsidR="0002103C" w:rsidRPr="0098366D" w:rsidRDefault="008B45EC" w:rsidP="008B45E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B45EC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de travail de nuit par un salarié travaillant de jour</w:t>
            </w:r>
          </w:p>
        </w:tc>
      </w:tr>
    </w:tbl>
    <w:p w14:paraId="1F02F831" w14:textId="77777777" w:rsidR="00E00AFD" w:rsidRPr="00E00AFD" w:rsidRDefault="007B1DF3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7B1DF3">
        <w:rPr>
          <w:rFonts w:ascii="Arial" w:eastAsia="Times New Roman" w:hAnsi="Arial" w:cs="Arial"/>
          <w:b/>
          <w:bCs/>
          <w:color w:val="FF0000"/>
          <w:lang w:eastAsia="fr-FR"/>
        </w:rPr>
        <w:t>Lettre à utiliser si vous avez connaissance de la disponibilité d’un poste</w:t>
      </w:r>
    </w:p>
    <w:p w14:paraId="4FF83AB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0F1E3FD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AC42265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7B1DF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7B1DF3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1687375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Demande de travail de nuit</w:t>
      </w:r>
    </w:p>
    <w:p w14:paraId="0F220AA0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Lieu, Date,</w:t>
      </w:r>
    </w:p>
    <w:p w14:paraId="27FE5BAA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Madame, Monsieur,</w:t>
      </w:r>
    </w:p>
    <w:p w14:paraId="640F63CB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J’ai été informé qu’un emploi sur un poste de nuit correspondant à ma catégorie professionnelle était disponible.</w:t>
      </w:r>
    </w:p>
    <w:p w14:paraId="3D74572F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Actuellement je travaille sur un poste de jour et je souhaite travailler sur un poste de nuit.</w:t>
      </w:r>
    </w:p>
    <w:p w14:paraId="33418A41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sur un poste de nuit.</w:t>
      </w:r>
    </w:p>
    <w:p w14:paraId="7461B3D4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En conséquence, je sollicite votre accord pour occuper ce poste de nuit en vertu de la priorité d’emploi prévue à l’article L.3122-43 du code du travail à compter du &lt; date &gt;.</w:t>
      </w:r>
    </w:p>
    <w:p w14:paraId="633CD283" w14:textId="77777777" w:rsidR="00BA0480" w:rsidRDefault="00BA048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2F64C73A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483BDB87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3B61B39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E348B9E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30DCF05C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6FDC999" w14:textId="77777777" w:rsidR="007B1DF3" w:rsidRDefault="007B1DF3" w:rsidP="00E00AFD">
      <w:pPr>
        <w:rPr>
          <w:rFonts w:ascii="Arial" w:eastAsia="Times New Roman" w:hAnsi="Arial" w:cs="Arial"/>
          <w:lang w:eastAsia="fr-FR"/>
        </w:rPr>
      </w:pPr>
    </w:p>
    <w:p w14:paraId="712BB3B1" w14:textId="77777777" w:rsidR="007B1DF3" w:rsidRDefault="007B1DF3" w:rsidP="00E00AFD">
      <w:pPr>
        <w:rPr>
          <w:rFonts w:ascii="Arial" w:eastAsia="Times New Roman" w:hAnsi="Arial" w:cs="Arial"/>
          <w:lang w:eastAsia="fr-FR"/>
        </w:rPr>
      </w:pPr>
    </w:p>
    <w:p w14:paraId="34998796" w14:textId="77777777" w:rsidR="007B1DF3" w:rsidRPr="00E00AFD" w:rsidRDefault="007B1DF3" w:rsidP="00E00AFD">
      <w:pPr>
        <w:rPr>
          <w:rFonts w:ascii="Arial" w:eastAsia="Times New Roman" w:hAnsi="Arial" w:cs="Arial"/>
          <w:lang w:eastAsia="fr-FR"/>
        </w:rPr>
      </w:pPr>
    </w:p>
    <w:p w14:paraId="00F349C2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106136CD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C800719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69D515D" w14:textId="77777777" w:rsidR="007B1DF3" w:rsidRDefault="007B1DF3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7B1DF3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n’avez pas connaissance de la disponibilité d’un poste</w:t>
      </w:r>
    </w:p>
    <w:p w14:paraId="6C474801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5A24BCC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3E428748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7B1DF3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7B1DF3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194CBB83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Demande de travail de nuit</w:t>
      </w:r>
    </w:p>
    <w:p w14:paraId="2FC248B6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Lieu, Date,</w:t>
      </w:r>
    </w:p>
    <w:p w14:paraId="4B6C49D4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Madame, Monsieur,</w:t>
      </w:r>
    </w:p>
    <w:p w14:paraId="14593072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Actuellement je travaille sur un poste de jour et je vous informe de mon intention de travailler sur un poste de nuit.</w:t>
      </w:r>
    </w:p>
    <w:p w14:paraId="3CA44481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i/>
          <w:iCs/>
          <w:lang w:eastAsia="fr-FR"/>
        </w:rPr>
        <w:t>Vous pouvez éventuellement expliquer pourquoi vous voulez travailler sur un poste de nuit.</w:t>
      </w:r>
    </w:p>
    <w:p w14:paraId="04E4E075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 xml:space="preserve">En conséquence, je sollicite votre accord pour occuper un poste de nuit conformément à l’article </w:t>
      </w:r>
      <w:proofErr w:type="gramStart"/>
      <w:r w:rsidRPr="007B1DF3">
        <w:rPr>
          <w:rFonts w:ascii="Arial" w:eastAsia="Times New Roman" w:hAnsi="Arial" w:cs="Arial"/>
          <w:bCs/>
          <w:lang w:eastAsia="fr-FR"/>
        </w:rPr>
        <w:t>L.3122.43  du</w:t>
      </w:r>
      <w:proofErr w:type="gramEnd"/>
      <w:r w:rsidRPr="007B1DF3">
        <w:rPr>
          <w:rFonts w:ascii="Arial" w:eastAsia="Times New Roman" w:hAnsi="Arial" w:cs="Arial"/>
          <w:bCs/>
          <w:lang w:eastAsia="fr-FR"/>
        </w:rPr>
        <w:t xml:space="preserve"> code du travail, à compter du &lt; date &gt;.</w:t>
      </w:r>
    </w:p>
    <w:p w14:paraId="5B83A8F1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Si malheureusement aucun poste n’est actuellement vacant, je vous demande de bien vouloir m’informer lorsqu’un poste correspondant à ma catégorie professionnelle sera disponible.</w:t>
      </w:r>
    </w:p>
    <w:p w14:paraId="64F5077B" w14:textId="77777777" w:rsidR="007B1DF3" w:rsidRPr="007B1DF3" w:rsidRDefault="007B1DF3" w:rsidP="007B1DF3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1DF3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272CE309" w14:textId="77777777" w:rsidR="00E00AFD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</w:p>
    <w:p w14:paraId="000E9296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4A1A2E74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DCDEC" w14:textId="77777777" w:rsidR="00012A8C" w:rsidRDefault="00012A8C" w:rsidP="002C45CC">
      <w:pPr>
        <w:spacing w:after="0" w:line="240" w:lineRule="auto"/>
      </w:pPr>
      <w:r>
        <w:separator/>
      </w:r>
    </w:p>
  </w:endnote>
  <w:endnote w:type="continuationSeparator" w:id="0">
    <w:p w14:paraId="7DD6F7CC" w14:textId="77777777" w:rsidR="00012A8C" w:rsidRDefault="00012A8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2BCB" w14:textId="77777777" w:rsidR="00012A8C" w:rsidRDefault="00012A8C" w:rsidP="002C45CC">
      <w:pPr>
        <w:spacing w:after="0" w:line="240" w:lineRule="auto"/>
      </w:pPr>
      <w:r>
        <w:separator/>
      </w:r>
    </w:p>
  </w:footnote>
  <w:footnote w:type="continuationSeparator" w:id="0">
    <w:p w14:paraId="5F3EFE3A" w14:textId="77777777" w:rsidR="00012A8C" w:rsidRDefault="00012A8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5E778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9FD9892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5EC"/>
    <w:rsid w:val="0000435F"/>
    <w:rsid w:val="0000541B"/>
    <w:rsid w:val="00012A8C"/>
    <w:rsid w:val="0002103C"/>
    <w:rsid w:val="00035116"/>
    <w:rsid w:val="00185DF4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B1DF3"/>
    <w:rsid w:val="007D3CA8"/>
    <w:rsid w:val="0084462D"/>
    <w:rsid w:val="008A0939"/>
    <w:rsid w:val="008B45EC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E2DE2"/>
    <w:rsid w:val="00AE701E"/>
    <w:rsid w:val="00B67D66"/>
    <w:rsid w:val="00BA0480"/>
    <w:rsid w:val="00BB2564"/>
    <w:rsid w:val="00BF7483"/>
    <w:rsid w:val="00C3745A"/>
    <w:rsid w:val="00D11683"/>
    <w:rsid w:val="00D64E0B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91061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B8203"/>
  <w15:docId w15:val="{046B3D75-CD15-4C5F-A2ED-4031A232B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pson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1E3A1-4C34-4B04-B742-14D4D4A5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300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2016-10-11T11:48:00Z</dcterms:created>
  <dcterms:modified xsi:type="dcterms:W3CDTF">2026-05-13T09:59:00Z</dcterms:modified>
</cp:coreProperties>
</file>